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81A8D" w14:textId="77777777" w:rsidR="00607EDE" w:rsidRDefault="00607EDE" w:rsidP="00607EDE">
      <w:pPr>
        <w:pStyle w:val="NoSpacing"/>
        <w:jc w:val="both"/>
        <w:rPr>
          <w:color w:val="000000"/>
        </w:rPr>
      </w:pPr>
      <w:r>
        <w:rPr>
          <w:color w:val="000000"/>
          <w:u w:val="single"/>
        </w:rPr>
        <w:t>Hugh NATESTON</w:t>
      </w:r>
      <w:r>
        <w:rPr>
          <w:color w:val="000000"/>
        </w:rPr>
        <w:t xml:space="preserve">       </w:t>
      </w:r>
      <w:bookmarkStart w:id="0" w:name="_GoBack"/>
      <w:r w:rsidRPr="00607EDE">
        <w:rPr>
          <w:rStyle w:val="Hyperlink"/>
          <w:u w:val="none"/>
        </w:rPr>
        <w:t>(fl.1415)</w:t>
      </w:r>
      <w:bookmarkEnd w:id="0"/>
    </w:p>
    <w:p w14:paraId="1F6F6905" w14:textId="77777777" w:rsidR="00607EDE" w:rsidRDefault="00607EDE" w:rsidP="00607EDE">
      <w:pPr>
        <w:pStyle w:val="NoSpacing"/>
        <w:jc w:val="both"/>
        <w:rPr>
          <w:color w:val="000000"/>
        </w:rPr>
      </w:pPr>
    </w:p>
    <w:p w14:paraId="101C9779" w14:textId="77777777" w:rsidR="00607EDE" w:rsidRDefault="00607EDE" w:rsidP="00607EDE">
      <w:pPr>
        <w:pStyle w:val="NoSpacing"/>
        <w:jc w:val="both"/>
        <w:rPr>
          <w:color w:val="000000"/>
        </w:rPr>
      </w:pPr>
    </w:p>
    <w:p w14:paraId="33EBA857" w14:textId="77777777" w:rsidR="00607EDE" w:rsidRDefault="00607EDE" w:rsidP="00607EDE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72A5F1F6" w14:textId="77777777" w:rsidR="00607EDE" w:rsidRDefault="00607EDE" w:rsidP="00607EDE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3405AD5" w14:textId="77777777" w:rsidR="00607EDE" w:rsidRDefault="00607EDE" w:rsidP="00607EDE">
      <w:pPr>
        <w:pStyle w:val="NoSpacing"/>
        <w:jc w:val="both"/>
        <w:rPr>
          <w:color w:val="000000"/>
        </w:rPr>
      </w:pPr>
    </w:p>
    <w:p w14:paraId="36E98FF2" w14:textId="77777777" w:rsidR="00607EDE" w:rsidRDefault="00607EDE" w:rsidP="00607EDE">
      <w:pPr>
        <w:pStyle w:val="NoSpacing"/>
        <w:jc w:val="both"/>
        <w:rPr>
          <w:color w:val="000000"/>
        </w:rPr>
      </w:pPr>
    </w:p>
    <w:p w14:paraId="39440657" w14:textId="77777777" w:rsidR="00607EDE" w:rsidRDefault="00607EDE" w:rsidP="00607EDE">
      <w:pPr>
        <w:pStyle w:val="NoSpacing"/>
        <w:jc w:val="both"/>
        <w:rPr>
          <w:color w:val="000000"/>
        </w:rPr>
      </w:pPr>
      <w:r>
        <w:rPr>
          <w:color w:val="000000"/>
        </w:rPr>
        <w:t>27 March 2018</w:t>
      </w:r>
    </w:p>
    <w:p w14:paraId="4C63ECC3" w14:textId="77777777" w:rsidR="006B2F86" w:rsidRPr="00E71FC3" w:rsidRDefault="00607ED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1262C" w14:textId="77777777" w:rsidR="00607EDE" w:rsidRDefault="00607EDE" w:rsidP="00E71FC3">
      <w:pPr>
        <w:spacing w:after="0" w:line="240" w:lineRule="auto"/>
      </w:pPr>
      <w:r>
        <w:separator/>
      </w:r>
    </w:p>
  </w:endnote>
  <w:endnote w:type="continuationSeparator" w:id="0">
    <w:p w14:paraId="65EEC003" w14:textId="77777777" w:rsidR="00607EDE" w:rsidRDefault="00607E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88A7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EE276" w14:textId="77777777" w:rsidR="00607EDE" w:rsidRDefault="00607EDE" w:rsidP="00E71FC3">
      <w:pPr>
        <w:spacing w:after="0" w:line="240" w:lineRule="auto"/>
      </w:pPr>
      <w:r>
        <w:separator/>
      </w:r>
    </w:p>
  </w:footnote>
  <w:footnote w:type="continuationSeparator" w:id="0">
    <w:p w14:paraId="5A6A7CA0" w14:textId="77777777" w:rsidR="00607EDE" w:rsidRDefault="00607E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DE"/>
    <w:rsid w:val="001A7C09"/>
    <w:rsid w:val="00577BD5"/>
    <w:rsid w:val="00607EDE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ECB18"/>
  <w15:chartTrackingRefBased/>
  <w15:docId w15:val="{61EFF2C4-B446-4802-9A6B-1EC462BB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07ED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2019-12-11T21:58:00Z</dcterms:created>
  <dcterms:modified xsi:type="dcterms:W3CDTF">2019-12-11T21:58:00Z</dcterms:modified>
</cp:coreProperties>
</file>